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1415b8" w14:textId="61415b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E17F2A">
        <w:t>93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4F07F7">
        <w:t>-</w:t>
      </w:r>
      <w:proofErr w:type="spellStart"/>
      <w:r w:rsidR="004F07F7">
        <w:t>680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E17F2A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4F07F7">
        <w:t>680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C8505A" w:rsidP="004F07F7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4F07F7">
        <w:t>LUCIJA</w:t>
      </w:r>
      <w:proofErr w:type="spellEnd"/>
      <w:r w:rsidR="004F07F7">
        <w:t xml:space="preserve"> M DIZAJN j.d.o.o. za usluge i proizvodnju</w:t>
      </w:r>
      <w:r w:rsidR="00E17F2A">
        <w:t>,</w:t>
      </w:r>
      <w:r w:rsidR="004F07F7">
        <w:t xml:space="preserve"> Ulica Ede Murtića 4</w:t>
      </w:r>
      <w:r w:rsidR="00E17F2A">
        <w:tab/>
      </w:r>
      <w:r w:rsidR="004F07F7">
        <w:t xml:space="preserve">        </w:t>
      </w:r>
      <w:proofErr w:type="spellStart"/>
      <w:r w:rsidR="00E17F2A">
        <w:t>10000</w:t>
      </w:r>
      <w:proofErr w:type="spellEnd"/>
      <w:r w:rsidR="00E17F2A">
        <w:t xml:space="preserve"> Zagreb,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E17F2A">
        <w:t>16289643936</w:t>
      </w:r>
      <w:proofErr w:type="spellEnd"/>
    </w:p>
    <w:p w:rsidR="009F45FA" w:rsidP="009F45FA" w:rsidRDefault="009F45FA">
      <w:pPr>
        <w:ind w:left="840"/>
      </w:pPr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60363E"/>
    <w:rsid w:val="006206CE"/>
    <w:rsid w:val="00626547"/>
    <w:rsid w:val="006375A9"/>
    <w:rsid w:val="0065340A"/>
    <w:rsid w:val="006551E2"/>
    <w:rsid w:val="006A2AD6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52DA3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265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65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654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654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654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St-680/2020</izvorni_sadrzaj>
    <derivirana_varijabla naziv="DomainObject.Predmet.OznakaBroj_1">St-680/2020</derivirana_varijabla>
  </DomainObject.Predmet.OznakaBroj>
  <DomainObject.Predmet.OznakaBrojOptuznogAkta>
    <izvorni_sadrzaj>04-06-20-1162</izvorni_sadrzaj>
    <derivirana_varijabla naziv="DomainObject.Predmet.OznakaBrojOptuznogAkta_1">04-06-20-1162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LUCIJA M DIZAJN j.d.o.o. za usluge i proizvodnju</izvorni_sadrzaj>
    <derivirana_varijabla naziv="DomainObject.Predmet.ProtustrankaFormated_1">  LUCIJA M DIZAJN j.d.o.o. za usluge i proizvodnju</derivirana_varijabla>
  </DomainObject.Predmet.ProtustrankaFormated>
  <DomainObject.Predmet.ProtustrankaFormatedOIB>
    <izvorni_sadrzaj>  LUCIJA M DIZAJN j.d.o.o. za usluge i proizvodnju, OIB 21918010868</izvorni_sadrzaj>
    <derivirana_varijabla naziv="DomainObject.Predmet.ProtustrankaFormatedOIB_1">  LUCIJA M DIZAJN j.d.o.o. za usluge i proizvodnju, OIB 21918010868</derivirana_varijabla>
  </DomainObject.Predmet.ProtustrankaFormatedOIB>
  <DomainObject.Predmet.ProtustrankaFormatedWithAdress>
    <izvorni_sadrzaj> LUCIJA M DIZAJN j.d.o.o. za usluge i proizvodnju, Ulica Ede Murtića 4, 10000 Zagreb</izvorni_sadrzaj>
    <derivirana_varijabla naziv="DomainObject.Predmet.ProtustrankaFormatedWithAdress_1"> LUCIJA M DIZAJN j.d.o.o. za usluge i proizvodnju, Ulica Ede Murtića 4, 10000 Zagreb</derivirana_varijabla>
  </DomainObject.Predmet.ProtustrankaFormatedWithAdress>
  <DomainObject.Predmet.ProtustrankaFormatedWithAdressOIB>
    <izvorni_sadrzaj> LUCIJA M DIZAJN j.d.o.o. za usluge i proizvodnju, OIB 21918010868, Ulica Ede Murtića 4, 10000 Zagreb</izvorni_sadrzaj>
    <derivirana_varijabla naziv="DomainObject.Predmet.ProtustrankaFormatedWithAdressOIB_1"> LUCIJA M DIZAJN j.d.o.o. za usluge i proizvodnju, OIB 21918010868, Ulica Ede Murtića 4, 10000 Zagreb</derivirana_varijabla>
  </DomainObject.Predmet.ProtustrankaFormatedWithAdressOIB>
  <DomainObject.Predmet.ProtustrankaWithAdress>
    <izvorni_sadrzaj>LUCIJA M DIZAJN j.d.o.o. za usluge i proizvodnju Ulica Ede Murtića 4, 10000 Zagreb</izvorni_sadrzaj>
    <derivirana_varijabla naziv="DomainObject.Predmet.ProtustrankaWithAdress_1">LUCIJA M DIZAJN j.d.o.o. za usluge i proizvodnju Ulica Ede Murtića 4, 10000 Zagreb</derivirana_varijabla>
  </DomainObject.Predmet.ProtustrankaWithAdress>
  <DomainObject.Predmet.ProtustrankaWithAdressOIB>
    <izvorni_sadrzaj>LUCIJA M DIZAJN j.d.o.o. za usluge i proizvodnju, OIB 21918010868, Ulica Ede Murtića 4, 10000 Zagreb</izvorni_sadrzaj>
    <derivirana_varijabla naziv="DomainObject.Predmet.ProtustrankaWithAdressOIB_1">LUCIJA M DIZAJN j.d.o.o. za usluge i proizvodnju, OIB 21918010868, Ulica Ede Murtića 4, 10000 Zagreb</derivirana_varijabla>
  </DomainObject.Predmet.ProtustrankaWithAdressOIB>
  <DomainObject.Predmet.ProtustrankaNazivFormated>
    <izvorni_sadrzaj>LUCIJA M DIZAJN j.d.o.o. za usluge i proizvodnju</izvorni_sadrzaj>
    <derivirana_varijabla naziv="DomainObject.Predmet.ProtustrankaNazivFormated_1">LUCIJA M DIZAJN j.d.o.o. za usluge i proizvodnju</derivirana_varijabla>
  </DomainObject.Predmet.ProtustrankaNazivFormated>
  <DomainObject.Predmet.ProtustrankaNazivFormatedOIB>
    <izvorni_sadrzaj>LUCIJA M DIZAJN j.d.o.o. za usluge i proizvodnju, OIB 21918010868</izvorni_sadrzaj>
    <derivirana_varijabla naziv="DomainObject.Predmet.ProtustrankaNazivFormatedOIB_1">LUCIJA M DIZAJN j.d.o.o. za usluge i proizvodnju, OIB 21918010868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LUCIJA M DIZAJN j.d.o.o. za usluge i proizvodnju</item>
    </izvorni_sadrzaj>
    <derivirana_varijabla naziv="DomainObject.Predmet.ProtuStrankaListFormated_1">
      <item>LUCIJA M DIZAJN j.d.o.o. za usluge i proizvodnju</item>
    </derivirana_varijabla>
  </DomainObject.Predmet.ProtuStrankaListFormated>
  <DomainObject.Predmet.ProtuStrankaListFormatedOIB>
    <izvorni_sadrzaj>
      <item>LUCIJA M DIZAJN j.d.o.o. za usluge i proizvodnju, OIB 21918010868</item>
    </izvorni_sadrzaj>
    <derivirana_varijabla naziv="DomainObject.Predmet.ProtuStrankaListFormatedOIB_1">
      <item>LUCIJA M DIZAJN j.d.o.o. za usluge i proizvodnju, OIB 21918010868</item>
    </derivirana_varijabla>
  </DomainObject.Predmet.ProtuStrankaListFormatedOIB>
  <DomainObject.Predmet.ProtuStrankaListFormatedWithAdress>
    <izvorni_sadrzaj>
      <item>LUCIJA M DIZAJN j.d.o.o. za usluge i proizvodnju, Ulica Ede Murtića 4, 10000 Zagreb</item>
    </izvorni_sadrzaj>
    <derivirana_varijabla naziv="DomainObject.Predmet.ProtuStrankaListFormatedWithAdress_1">
      <item>LUCIJA M DIZAJN j.d.o.o. za usluge i proizvodnju, Ulica Ede Murtića 4, 10000 Zagreb</item>
    </derivirana_varijabla>
  </DomainObject.Predmet.ProtuStrankaListFormatedWithAdress>
  <DomainObject.Predmet.ProtuStrankaListFormatedWithAdressOIB>
    <izvorni_sadrzaj>
      <item>LUCIJA M DIZAJN j.d.o.o. za usluge i proizvodnju, OIB 21918010868, Ulica Ede Murtića 4, 10000 Zagreb</item>
    </izvorni_sadrzaj>
    <derivirana_varijabla naziv="DomainObject.Predmet.ProtuStrankaListFormatedWithAdressOIB_1">
      <item>LUCIJA M DIZAJN j.d.o.o. za usluge i proizvodnju, OIB 21918010868, Ulica Ede Murtića 4, 10000 Zagreb</item>
    </derivirana_varijabla>
  </DomainObject.Predmet.ProtuStrankaListFormatedWithAdressOIB>
  <DomainObject.Predmet.ProtuStrankaListNazivFormated>
    <izvorni_sadrzaj>
      <item>LUCIJA M DIZAJN j.d.o.o. za usluge i proizvodnju</item>
    </izvorni_sadrzaj>
    <derivirana_varijabla naziv="DomainObject.Predmet.ProtuStrankaListNazivFormated_1">
      <item>LUCIJA M DIZAJN j.d.o.o. za usluge i proizvodnju</item>
    </derivirana_varijabla>
  </DomainObject.Predmet.ProtuStrankaListNazivFormated>
  <DomainObject.Predmet.ProtuStrankaListNazivFormatedOIB>
    <izvorni_sadrzaj>
      <item>LUCIJA M DIZAJN j.d.o.o. za usluge i proizvodnju, OIB 21918010868</item>
    </izvorni_sadrzaj>
    <derivirana_varijabla naziv="DomainObject.Predmet.ProtuStrankaListNazivFormatedOIB_1">
      <item>LUCIJA M DIZAJN j.d.o.o. za usluge i proizvodnju, OIB 21918010868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LUCIJA M DIZAJN j.d.o.o. za usluge i proizvodnju</izvorni_sadrzaj>
    <derivirana_varijabla naziv="DomainObject.Predmet.ProtustrankaIDrugi_1">LUCIJA M DIZAJN j.d.o.o. za usluge i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LUCIJA M DIZAJN j.d.o.o. za usluge i proizvodnju, OIB 21918010868, Ulica Ede Murtića 4, 10000 Zagreb</izvorni_sadrzaj>
    <derivirana_varijabla naziv="DomainObject.Predmet.ProtustrankaIDrugiAdressOIB_1">LUCIJA M DIZAJN j.d.o.o. za usluge i proizvodnju, OIB 21918010868, Ulica Ede Murtića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M DIZAJN j.d.o.o. za usluge i proizvodnju</item>
      <item>Financijska agencija</item>
    </izvorni_sadrzaj>
    <derivirana_varijabla naziv="DomainObject.Predmet.SudioniciListNaziv_1">
      <item>LUCIJA M DIZAJN j.d.o.o. za usluge i proizvodnju</item>
      <item>Financijska agencija</item>
    </derivirana_varijabla>
  </DomainObject.Predmet.SudioniciListNaziv>
  <DomainObject.Predmet.SudioniciListAdressOIB>
    <izvorni_sadrzaj>
      <item>LUCIJA M DIZAJN j.d.o.o. za usluge i proizvodnju, OIB 21918010868, Ulica Ede Murtića 4,10000 Zagreb</item>
      <item>Financijska agencija, OIB 85821130368, TRG SVIBANJSKIH ŽRTAVA 1995. 1,10000 Zagreb</item>
    </izvorni_sadrzaj>
    <derivirana_varijabla naziv="DomainObject.Predmet.SudioniciListAdressOIB_1">
      <item>LUCIJA M DIZAJN j.d.o.o. za usluge i proizvodnju, OIB 21918010868, Ulica Ede Murtića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21918010868</item>
      <item>, OIB 85821130368</item>
    </izvorni_sadrzaj>
    <derivirana_varijabla naziv="DomainObject.Predmet.SudioniciListNazivOIB_1">
      <item>, OIB 21918010868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853</properties:Characters>
  <properties:Lines>48</properties:Lines>
  <properties:Paragraphs>25</properties:Paragraphs>
  <properties:TotalTime>406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2020-08-28T11:28:00Z</cp:lastPrinted>
  <dcterms:modified xmlns:xsi="http://www.w3.org/2001/XMLSchema-instance" xsi:type="dcterms:W3CDTF">2020-08-28T11:32:00Z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